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SWETNAM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Huntingdonshire.  </w:t>
      </w:r>
    </w:p>
    <w:p w:rsidR="0019744C" w:rsidRDefault="0019744C" w:rsidP="0019744C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p.488)</w:t>
      </w: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44C" w:rsidRDefault="0019744C" w:rsidP="00197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2018</w:t>
      </w:r>
    </w:p>
    <w:p w:rsidR="006B2F86" w:rsidRPr="00E71FC3" w:rsidRDefault="001974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44C" w:rsidRDefault="0019744C" w:rsidP="00E71FC3">
      <w:pPr>
        <w:spacing w:after="0" w:line="240" w:lineRule="auto"/>
      </w:pPr>
      <w:r>
        <w:separator/>
      </w:r>
    </w:p>
  </w:endnote>
  <w:endnote w:type="continuationSeparator" w:id="0">
    <w:p w:rsidR="0019744C" w:rsidRDefault="001974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44C" w:rsidRDefault="0019744C" w:rsidP="00E71FC3">
      <w:pPr>
        <w:spacing w:after="0" w:line="240" w:lineRule="auto"/>
      </w:pPr>
      <w:r>
        <w:separator/>
      </w:r>
    </w:p>
  </w:footnote>
  <w:footnote w:type="continuationSeparator" w:id="0">
    <w:p w:rsidR="0019744C" w:rsidRDefault="001974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4C"/>
    <w:rsid w:val="001974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BCC32-4A35-4727-A88A-3E2667F7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744C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2018-04-19T15:34:00Z</dcterms:created>
  <dcterms:modified xsi:type="dcterms:W3CDTF">2018-04-19T15:34:00Z</dcterms:modified>
</cp:coreProperties>
</file>